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3D171360" w:rsidR="00885D45" w:rsidRPr="00DF14DB" w:rsidRDefault="005C0A4C" w:rsidP="00F27B18">
      <w:pPr>
        <w:jc w:val="center"/>
        <w:rPr>
          <w:lang w:val="es-PE"/>
        </w:rPr>
      </w:pPr>
      <w:r w:rsidRPr="00DF14DB">
        <w:rPr>
          <w:rFonts w:ascii="Arial" w:hAnsi="Arial" w:cs="Arial"/>
          <w:sz w:val="22"/>
          <w:szCs w:val="18"/>
          <w:lang w:val="es-PE" w:eastAsia="es-PE"/>
        </w:rPr>
        <w:t>Conferencia:</w:t>
      </w:r>
      <w:r w:rsidR="00DF14DB" w:rsidRPr="00DF14DB">
        <w:rPr>
          <w:rFonts w:ascii="Arial" w:hAnsi="Arial" w:cs="Arial"/>
          <w:sz w:val="22"/>
          <w:szCs w:val="18"/>
          <w:lang w:val="es-PE" w:eastAsia="es-PE"/>
        </w:rPr>
        <w:t xml:space="preserve"> </w:t>
      </w:r>
      <w:r w:rsidR="00E43DB5" w:rsidRPr="00DF14DB">
        <w:rPr>
          <w:rFonts w:ascii="Arial" w:hAnsi="Arial" w:cs="Arial"/>
          <w:sz w:val="22"/>
          <w:szCs w:val="18"/>
          <w:lang w:val="es-PE" w:eastAsia="es-PE"/>
        </w:rPr>
        <w:t>“</w:t>
      </w:r>
      <w:r w:rsidRPr="00DF14DB">
        <w:rPr>
          <w:rFonts w:ascii="Arial" w:hAnsi="Arial" w:cs="Arial"/>
          <w:sz w:val="22"/>
          <w:szCs w:val="18"/>
          <w:lang w:val="es-PE" w:eastAsia="es-PE"/>
        </w:rPr>
        <w:t>Significado y uso de código de señales y colores</w:t>
      </w:r>
      <w:r w:rsidR="00E43DB5" w:rsidRPr="00DF14DB">
        <w:rPr>
          <w:rFonts w:ascii="Arial" w:hAnsi="Arial" w:cs="Arial"/>
          <w:sz w:val="22"/>
          <w:szCs w:val="18"/>
          <w:lang w:val="es-PE" w:eastAsia="es-PE"/>
        </w:rPr>
        <w:t>”</w:t>
      </w:r>
      <w:r w:rsidR="00885D45" w:rsidRPr="00DF14DB">
        <w:rPr>
          <w:rFonts w:ascii="Arial" w:hAnsi="Arial" w:cs="Arial"/>
          <w:iCs/>
          <w:sz w:val="24"/>
          <w:lang w:val="es-PE" w:eastAsia="es-PE"/>
        </w:rPr>
        <w:br/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5C0A4C">
        <w:trPr>
          <w:trHeight w:hRule="exact" w:val="33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262F465C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5C0A4C" w:rsidRPr="00DF14DB">
              <w:rPr>
                <w:rFonts w:ascii="Arial" w:hAnsi="Arial" w:cs="Arial"/>
                <w:color w:val="000000"/>
                <w:sz w:val="18"/>
                <w:szCs w:val="16"/>
                <w:lang w:val="es-PE"/>
              </w:rPr>
              <w:t>02 de agosto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7712B131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5C0A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bookmarkStart w:id="0" w:name="_GoBack"/>
            <w:r w:rsidR="005C0A4C" w:rsidRPr="00DF14DB">
              <w:rPr>
                <w:rFonts w:ascii="Arial" w:hAnsi="Arial" w:cs="Arial"/>
                <w:bCs/>
                <w:color w:val="000000"/>
                <w:sz w:val="18"/>
                <w:szCs w:val="16"/>
                <w:lang w:val="es-PE"/>
              </w:rPr>
              <w:t>427220024</w:t>
            </w:r>
            <w:bookmarkEnd w:id="0"/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1E953C7D" w:rsidR="00977CFD" w:rsidRPr="00D40EA1" w:rsidRDefault="005C0A4C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5"/>
        <w:gridCol w:w="2835"/>
        <w:gridCol w:w="2383"/>
        <w:gridCol w:w="1950"/>
      </w:tblGrid>
      <w:tr w:rsidR="00807C46" w:rsidRPr="00294AED" w14:paraId="245E75A4" w14:textId="77777777" w:rsidTr="005C0A4C">
        <w:trPr>
          <w:trHeight w:val="312"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333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5C0A4C">
        <w:trPr>
          <w:trHeight w:val="136"/>
        </w:trPr>
        <w:tc>
          <w:tcPr>
            <w:tcW w:w="3715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5C0A4C">
        <w:trPr>
          <w:trHeight w:val="226"/>
        </w:trPr>
        <w:tc>
          <w:tcPr>
            <w:tcW w:w="3715" w:type="dxa"/>
            <w:vMerge w:val="restart"/>
            <w:shd w:val="clear" w:color="auto" w:fill="auto"/>
            <w:vAlign w:val="center"/>
          </w:tcPr>
          <w:p w14:paraId="06F47372" w14:textId="77777777" w:rsidR="005C0A4C" w:rsidRDefault="005C0A4C" w:rsidP="005C0A4C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6AFD82ED" w14:textId="77777777" w:rsidR="005C0A4C" w:rsidRDefault="005C0A4C" w:rsidP="005C0A4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1A94A5E0" w14:textId="77777777" w:rsidR="005C0A4C" w:rsidRDefault="005C0A4C" w:rsidP="005C0A4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53AC4BE1" w14:textId="77777777" w:rsidR="005C0A4C" w:rsidRDefault="005C0A4C" w:rsidP="005C0A4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13E7D7D9" w14:textId="77777777" w:rsidR="005C0A4C" w:rsidRDefault="005C0A4C" w:rsidP="005C0A4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405062E5" w14:textId="77777777" w:rsidR="005C0A4C" w:rsidRDefault="005C0A4C" w:rsidP="005C0A4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66EEB478" w14:textId="77777777" w:rsidR="005C0A4C" w:rsidRDefault="005C0A4C" w:rsidP="005C0A4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6E8E5228" w14:textId="77777777" w:rsidR="005C0A4C" w:rsidRDefault="005C0A4C" w:rsidP="005C0A4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64F2BE51" w14:textId="77777777" w:rsidR="005C0A4C" w:rsidRDefault="005C0A4C" w:rsidP="005C0A4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4F7C17F2" w14:textId="77777777" w:rsidR="005C0A4C" w:rsidRDefault="005C0A4C" w:rsidP="005C0A4C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66AF75AE" w14:textId="77777777" w:rsidR="005C0A4C" w:rsidRDefault="005C0A4C" w:rsidP="005C0A4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5DA00" w14:textId="77777777" w:rsidR="005C0A4C" w:rsidRDefault="005C0A4C" w:rsidP="005C0A4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06C8D90B" w14:textId="77777777" w:rsidR="005C0A4C" w:rsidRDefault="005C0A4C" w:rsidP="005C0A4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623B2075" w14:textId="77777777" w:rsidR="005C0A4C" w:rsidRDefault="005C0A4C" w:rsidP="005C0A4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115921D1" w14:textId="77777777" w:rsidR="005C0A4C" w:rsidRDefault="005C0A4C" w:rsidP="005C0A4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5C0A4C">
        <w:trPr>
          <w:trHeight w:val="218"/>
        </w:trPr>
        <w:tc>
          <w:tcPr>
            <w:tcW w:w="3715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5C0A4C">
        <w:trPr>
          <w:trHeight w:val="118"/>
        </w:trPr>
        <w:tc>
          <w:tcPr>
            <w:tcW w:w="3715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5C0A4C">
        <w:trPr>
          <w:trHeight w:val="339"/>
        </w:trPr>
        <w:tc>
          <w:tcPr>
            <w:tcW w:w="3715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2EAC73E9" w:rsidR="00555135" w:rsidRPr="005C0A4C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5C0A4C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5C0A4C" w:rsidRPr="005C0A4C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5C0A4C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089E2" w14:textId="77777777" w:rsidR="00665426" w:rsidRDefault="00665426">
      <w:r>
        <w:separator/>
      </w:r>
    </w:p>
  </w:endnote>
  <w:endnote w:type="continuationSeparator" w:id="0">
    <w:p w14:paraId="70FED2D0" w14:textId="77777777" w:rsidR="00665426" w:rsidRDefault="0066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B68B" w14:textId="77777777" w:rsidR="000A1D99" w:rsidRDefault="000A1D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7E7F4167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DF14DB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DF14DB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4B7EFCCF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DF14DB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DF14DB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FBD7C" w14:textId="77777777" w:rsidR="000A1D99" w:rsidRDefault="000A1D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CD1A5" w14:textId="77777777" w:rsidR="00665426" w:rsidRDefault="00665426">
      <w:r>
        <w:separator/>
      </w:r>
    </w:p>
  </w:footnote>
  <w:footnote w:type="continuationSeparator" w:id="0">
    <w:p w14:paraId="3D29FF8E" w14:textId="77777777" w:rsidR="00665426" w:rsidRDefault="0066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4DF8995D" w:rsidR="00387E16" w:rsidRPr="00D40EA1" w:rsidRDefault="000A1D99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INGENIERIA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3ECD9" w14:textId="77777777" w:rsidR="000A1D99" w:rsidRDefault="000A1D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A1D99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C0A4C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65426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34D76"/>
    <w:rsid w:val="00D40EA1"/>
    <w:rsid w:val="00DA421E"/>
    <w:rsid w:val="00DC5C28"/>
    <w:rsid w:val="00DD076A"/>
    <w:rsid w:val="00DD2EC1"/>
    <w:rsid w:val="00DE0EBC"/>
    <w:rsid w:val="00DE2127"/>
    <w:rsid w:val="00DF14DB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D665F-5CCA-40EC-B307-109F052C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82</TotalTime>
  <Pages>1</Pages>
  <Words>337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10</cp:revision>
  <cp:lastPrinted>2017-11-27T22:24:00Z</cp:lastPrinted>
  <dcterms:created xsi:type="dcterms:W3CDTF">2021-08-31T17:06:00Z</dcterms:created>
  <dcterms:modified xsi:type="dcterms:W3CDTF">2022-07-23T01:30:00Z</dcterms:modified>
</cp:coreProperties>
</file>